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4"/>
        <w:gridCol w:w="8095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6A278657" w:rsidR="00005339" w:rsidRDefault="009F356F">
            <w:pPr>
              <w:spacing w:after="120"/>
            </w:pPr>
            <w:r>
              <w:t>HTA 995 13/146/02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65271A56" w:rsidR="00005339" w:rsidRDefault="0048612C">
            <w:pPr>
              <w:spacing w:after="120"/>
            </w:pPr>
            <w:r>
              <w:t>Siân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63A23086" w:rsidR="00005339" w:rsidRDefault="009F356F">
            <w:pPr>
              <w:spacing w:after="120"/>
            </w:pPr>
            <w:r>
              <w:t>23 September 2022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14522E4F" w:rsidR="00005339" w:rsidRDefault="009F356F">
            <w:pPr>
              <w:spacing w:after="120"/>
            </w:pPr>
            <w:r>
              <w:t>25 hours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2FC737B6" w:rsidR="00997F2B" w:rsidRPr="001D5EF9" w:rsidRDefault="009F356F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08B0FEA3" w:rsidR="00997F2B" w:rsidRPr="001D5EF9" w:rsidRDefault="009F356F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09256B91" w:rsidR="00997F2B" w:rsidRPr="001D5EF9" w:rsidRDefault="009F356F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Y</w:t>
            </w: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7B9C3D90" w:rsidR="006D4EDE" w:rsidRPr="001D5EF9" w:rsidRDefault="009F356F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N</w:t>
            </w: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33F2BDBE" w:rsidR="00997F2B" w:rsidRPr="001D5EF9" w:rsidRDefault="009F356F" w:rsidP="005417BB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MS Gothic" w:eastAsia="MS Gothic" w:hAnsi="MS Gothic"/>
                <w:color w:val="000000"/>
              </w:rPr>
              <w:t>N</w:t>
            </w: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72A053A1" w14:textId="2CD9824A" w:rsidR="00156E60" w:rsidRDefault="00156E60"/>
    <w:sectPr w:rsidR="00156E60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9E1FE" w14:textId="77777777" w:rsidR="00311A9A" w:rsidRDefault="00311A9A">
      <w:r>
        <w:separator/>
      </w:r>
    </w:p>
  </w:endnote>
  <w:endnote w:type="continuationSeparator" w:id="0">
    <w:p w14:paraId="6246B1DC" w14:textId="77777777" w:rsidR="00311A9A" w:rsidRDefault="0031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D1552" w14:textId="77777777" w:rsidR="00311A9A" w:rsidRDefault="00311A9A">
      <w:r>
        <w:separator/>
      </w:r>
    </w:p>
  </w:footnote>
  <w:footnote w:type="continuationSeparator" w:id="0">
    <w:p w14:paraId="26FD6028" w14:textId="77777777" w:rsidR="00311A9A" w:rsidRDefault="0031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2301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F0447"/>
    <w:rsid w:val="00156E60"/>
    <w:rsid w:val="00311A9A"/>
    <w:rsid w:val="00324FBB"/>
    <w:rsid w:val="003D6837"/>
    <w:rsid w:val="0048612C"/>
    <w:rsid w:val="006D4EDE"/>
    <w:rsid w:val="007250C5"/>
    <w:rsid w:val="00753892"/>
    <w:rsid w:val="008F5948"/>
    <w:rsid w:val="00997F2B"/>
    <w:rsid w:val="009F356F"/>
    <w:rsid w:val="00A7342D"/>
    <w:rsid w:val="00AD7CC1"/>
    <w:rsid w:val="00C30A6B"/>
    <w:rsid w:val="00C54951"/>
    <w:rsid w:val="00D13799"/>
    <w:rsid w:val="00EA0027"/>
    <w:rsid w:val="00EB051F"/>
    <w:rsid w:val="00E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7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Siân Jones</cp:lastModifiedBy>
  <cp:revision>9</cp:revision>
  <cp:lastPrinted>2004-01-07T13:42:00Z</cp:lastPrinted>
  <dcterms:created xsi:type="dcterms:W3CDTF">2019-01-07T17:24:00Z</dcterms:created>
  <dcterms:modified xsi:type="dcterms:W3CDTF">2022-09-23T10:11:00Z</dcterms:modified>
</cp:coreProperties>
</file>